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6D64A" w14:textId="77777777" w:rsidR="00505D34" w:rsidRDefault="00505D34" w:rsidP="00505D34">
      <w:pPr>
        <w:pStyle w:val="NoSpacing"/>
      </w:pPr>
      <w:r>
        <w:rPr>
          <w:u w:val="single"/>
        </w:rPr>
        <w:t>John de OSELBY</w:t>
      </w:r>
      <w:r>
        <w:t xml:space="preserve">     (fl.1424)</w:t>
      </w:r>
    </w:p>
    <w:p w14:paraId="55D7B89D" w14:textId="77777777" w:rsidR="00505D34" w:rsidRDefault="00505D34" w:rsidP="00505D34">
      <w:pPr>
        <w:pStyle w:val="NoSpacing"/>
      </w:pPr>
    </w:p>
    <w:p w14:paraId="4FD22FCF" w14:textId="77777777" w:rsidR="00505D34" w:rsidRDefault="00505D34" w:rsidP="00505D34">
      <w:pPr>
        <w:pStyle w:val="NoSpacing"/>
      </w:pPr>
    </w:p>
    <w:p w14:paraId="4D80EAB2" w14:textId="77777777" w:rsidR="00505D34" w:rsidRDefault="00505D34" w:rsidP="00505D34">
      <w:pPr>
        <w:pStyle w:val="NoSpacing"/>
      </w:pPr>
      <w:r>
        <w:t>= Alice(q.v.).</w:t>
      </w:r>
    </w:p>
    <w:p w14:paraId="65B887FA" w14:textId="77777777" w:rsidR="00505D34" w:rsidRDefault="00505D34" w:rsidP="00505D34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www.medievalgenealogy.org.uk/fines/abstracts/CP_25_1_114_295.shtml</w:t>
        </w:r>
      </w:hyperlink>
      <w:r>
        <w:t>)</w:t>
      </w:r>
    </w:p>
    <w:p w14:paraId="73456F70" w14:textId="77777777" w:rsidR="00505D34" w:rsidRDefault="00505D34" w:rsidP="00505D34">
      <w:pPr>
        <w:pStyle w:val="NoSpacing"/>
      </w:pPr>
    </w:p>
    <w:p w14:paraId="49D111ED" w14:textId="77777777" w:rsidR="00505D34" w:rsidRDefault="00505D34" w:rsidP="00505D34">
      <w:pPr>
        <w:pStyle w:val="NoSpacing"/>
      </w:pPr>
    </w:p>
    <w:p w14:paraId="74A97CD9" w14:textId="77777777" w:rsidR="00505D34" w:rsidRDefault="00505D34" w:rsidP="00505D34">
      <w:pPr>
        <w:pStyle w:val="NoSpacing"/>
      </w:pPr>
      <w:r>
        <w:t xml:space="preserve">  8 Jul.</w:t>
      </w:r>
      <w:r>
        <w:tab/>
        <w:t>1424</w:t>
      </w:r>
      <w:r>
        <w:tab/>
        <w:t>Settlement of the action taken against them by Thomas Palmere(q.v.) and</w:t>
      </w:r>
    </w:p>
    <w:p w14:paraId="2527832D" w14:textId="77777777" w:rsidR="00505D34" w:rsidRDefault="00505D34" w:rsidP="00505D34">
      <w:pPr>
        <w:pStyle w:val="NoSpacing"/>
        <w:ind w:left="1440"/>
      </w:pPr>
      <w:r>
        <w:t>others over a messuage, 98 acres of land and 7 acres of wood in Chatham, Kent.   (ibid.)</w:t>
      </w:r>
    </w:p>
    <w:p w14:paraId="20001316" w14:textId="5F3B3189" w:rsidR="0051073C" w:rsidRDefault="0051073C" w:rsidP="0051073C">
      <w:pPr>
        <w:pStyle w:val="NoSpacing"/>
      </w:pPr>
      <w:r>
        <w:t>17 Jan.1427</w:t>
      </w:r>
      <w:r>
        <w:tab/>
        <w:t>Writ of diem clausit extremum to the Escheator of Middlesex.</w:t>
      </w:r>
    </w:p>
    <w:p w14:paraId="751CA823" w14:textId="152D72DF" w:rsidR="0051073C" w:rsidRDefault="0051073C" w:rsidP="0051073C">
      <w:pPr>
        <w:pStyle w:val="NoSpacing"/>
      </w:pPr>
      <w:r>
        <w:tab/>
      </w:r>
      <w:r>
        <w:tab/>
        <w:t>(C.F.R. 1422-30 p.137)</w:t>
      </w:r>
    </w:p>
    <w:p w14:paraId="77E01003" w14:textId="77777777" w:rsidR="00505D34" w:rsidRDefault="00505D34" w:rsidP="00505D34">
      <w:pPr>
        <w:pStyle w:val="NoSpacing"/>
      </w:pPr>
    </w:p>
    <w:p w14:paraId="69D34BE8" w14:textId="77777777" w:rsidR="00505D34" w:rsidRDefault="00505D34" w:rsidP="00505D34">
      <w:pPr>
        <w:pStyle w:val="NoSpacing"/>
      </w:pPr>
    </w:p>
    <w:p w14:paraId="6A13F731" w14:textId="77777777" w:rsidR="00E47068" w:rsidRDefault="00505D34" w:rsidP="00505D34">
      <w:pPr>
        <w:pStyle w:val="NoSpacing"/>
      </w:pPr>
      <w:r>
        <w:t>8 February 2014</w:t>
      </w:r>
    </w:p>
    <w:p w14:paraId="0EEDB7EE" w14:textId="657FF4B9" w:rsidR="0051073C" w:rsidRPr="00C009D8" w:rsidRDefault="0051073C" w:rsidP="00505D34">
      <w:pPr>
        <w:pStyle w:val="NoSpacing"/>
      </w:pPr>
      <w:r>
        <w:t>15 February 2024</w:t>
      </w:r>
    </w:p>
    <w:sectPr w:rsidR="0051073C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D0607" w14:textId="77777777" w:rsidR="00505D34" w:rsidRDefault="00505D34" w:rsidP="00920DE3">
      <w:pPr>
        <w:spacing w:after="0" w:line="240" w:lineRule="auto"/>
      </w:pPr>
      <w:r>
        <w:separator/>
      </w:r>
    </w:p>
  </w:endnote>
  <w:endnote w:type="continuationSeparator" w:id="0">
    <w:p w14:paraId="262A5E91" w14:textId="77777777" w:rsidR="00505D34" w:rsidRDefault="00505D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DA82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A1EB" w14:textId="77777777" w:rsidR="00C009D8" w:rsidRPr="00C009D8" w:rsidRDefault="00C009D8">
    <w:pPr>
      <w:pStyle w:val="Footer"/>
    </w:pPr>
    <w:r>
      <w:t>Copyright I.S.Rogers 9 August 2013</w:t>
    </w:r>
  </w:p>
  <w:p w14:paraId="77BEA74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701D8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5FF2A" w14:textId="77777777" w:rsidR="00505D34" w:rsidRDefault="00505D34" w:rsidP="00920DE3">
      <w:pPr>
        <w:spacing w:after="0" w:line="240" w:lineRule="auto"/>
      </w:pPr>
      <w:r>
        <w:separator/>
      </w:r>
    </w:p>
  </w:footnote>
  <w:footnote w:type="continuationSeparator" w:id="0">
    <w:p w14:paraId="5688126A" w14:textId="77777777" w:rsidR="00505D34" w:rsidRDefault="00505D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267B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6042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46475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D34"/>
    <w:rsid w:val="00120749"/>
    <w:rsid w:val="00505D34"/>
    <w:rsid w:val="0051073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8939A"/>
  <w15:docId w15:val="{0F1A80EF-BAD9-46E9-9AD4-7C6729BA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05D3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2014-03-13T21:18:00Z</dcterms:created>
  <dcterms:modified xsi:type="dcterms:W3CDTF">2024-02-15T15:27:00Z</dcterms:modified>
</cp:coreProperties>
</file>